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BDCC70" w14:textId="77777777" w:rsidR="003B4F32" w:rsidRDefault="003B4F32" w:rsidP="003B4F3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HORNE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fl.1429-78)</w:t>
      </w:r>
    </w:p>
    <w:p w14:paraId="2D58A979" w14:textId="77777777" w:rsidR="003B4F32" w:rsidRDefault="003B4F32" w:rsidP="003B4F3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D6A570E" w14:textId="77777777" w:rsidR="003B4F32" w:rsidRDefault="003B4F32" w:rsidP="003B4F3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39A9498" w14:textId="77777777" w:rsidR="003B4F32" w:rsidRDefault="003B4F32" w:rsidP="003B4F3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1429-67</w:t>
      </w:r>
      <w:r>
        <w:rPr>
          <w:rFonts w:ascii="Times New Roman" w:hAnsi="Times New Roman" w:cs="Times New Roman"/>
          <w:sz w:val="24"/>
          <w:szCs w:val="24"/>
        </w:rPr>
        <w:tab/>
        <w:t>He was Clerk of the Peace for Hertfordshire.</w:t>
      </w:r>
    </w:p>
    <w:p w14:paraId="4C436342" w14:textId="77777777" w:rsidR="003B4F32" w:rsidRDefault="003B4F32" w:rsidP="003B4F3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(“The Clerks of the Counties 1360-1960” compiled by Sir Edgar Stephens </w:t>
      </w:r>
    </w:p>
    <w:p w14:paraId="5043C539" w14:textId="77777777" w:rsidR="003B4F32" w:rsidRDefault="003B4F32" w:rsidP="003B4F32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Pub. By </w:t>
      </w:r>
      <w:proofErr w:type="gramStart"/>
      <w:r>
        <w:rPr>
          <w:rFonts w:ascii="Times New Roman" w:hAnsi="Times New Roman" w:cs="Times New Roman"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Society of Clerks of the Peace of Counties and Clerks of County Councils,1961 p.101)</w:t>
      </w:r>
    </w:p>
    <w:p w14:paraId="52F20B46" w14:textId="77777777" w:rsidR="003B4F32" w:rsidRDefault="003B4F32" w:rsidP="003B4F3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1478</w:t>
      </w:r>
      <w:r>
        <w:rPr>
          <w:rFonts w:ascii="Times New Roman" w:hAnsi="Times New Roman" w:cs="Times New Roman"/>
          <w:sz w:val="24"/>
          <w:szCs w:val="24"/>
        </w:rPr>
        <w:tab/>
        <w:t>The advowson of Buckland was in his possession.  (ibid.)</w:t>
      </w:r>
    </w:p>
    <w:p w14:paraId="2AA76807" w14:textId="77777777" w:rsidR="003B4F32" w:rsidRDefault="003B4F32" w:rsidP="003B4F3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34EA816" w14:textId="77777777" w:rsidR="003B4F32" w:rsidRDefault="003B4F32" w:rsidP="003B4F3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B934223" w14:textId="77777777" w:rsidR="003B4F32" w:rsidRDefault="003B4F32" w:rsidP="003B4F3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September 2018</w:t>
      </w:r>
    </w:p>
    <w:p w14:paraId="756CB17A" w14:textId="77777777" w:rsidR="006B2F86" w:rsidRPr="00E71FC3" w:rsidRDefault="003B4F3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331C82" w14:textId="77777777" w:rsidR="003B4F32" w:rsidRDefault="003B4F32" w:rsidP="00E71FC3">
      <w:r>
        <w:separator/>
      </w:r>
    </w:p>
  </w:endnote>
  <w:endnote w:type="continuationSeparator" w:id="0">
    <w:p w14:paraId="00FD8B9C" w14:textId="77777777" w:rsidR="003B4F32" w:rsidRDefault="003B4F32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E5CC5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E1844A" w14:textId="77777777" w:rsidR="003B4F32" w:rsidRDefault="003B4F32" w:rsidP="00E71FC3">
      <w:r>
        <w:separator/>
      </w:r>
    </w:p>
  </w:footnote>
  <w:footnote w:type="continuationSeparator" w:id="0">
    <w:p w14:paraId="79109E1A" w14:textId="77777777" w:rsidR="003B4F32" w:rsidRDefault="003B4F32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4F32"/>
    <w:rsid w:val="001A7C09"/>
    <w:rsid w:val="003B4F32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1853A8"/>
  <w15:chartTrackingRefBased/>
  <w15:docId w15:val="{5CB4A274-86B7-4773-871F-6BB49A1A4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B4F32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51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2018-10-18T18:51:00Z</dcterms:created>
  <dcterms:modified xsi:type="dcterms:W3CDTF">2018-10-18T18:51:00Z</dcterms:modified>
</cp:coreProperties>
</file>